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591" w:rsidRPr="001C2E91" w:rsidRDefault="00097591">
      <w:pPr>
        <w:rPr>
          <w:b/>
          <w:sz w:val="40"/>
          <w:szCs w:val="40"/>
        </w:rPr>
      </w:pPr>
      <w:r w:rsidRPr="001C2E91">
        <w:rPr>
          <w:b/>
          <w:sz w:val="40"/>
          <w:szCs w:val="40"/>
        </w:rPr>
        <w:t>ΚΑΤΑΣΤΑΣΗ ΔΗΛΩΣΗΣ ΣΥΜΜΕΤΟΧΗΣ ΓΥΜΝΑΣΙΩΝ</w:t>
      </w:r>
      <w:r w:rsidRPr="00E6088E">
        <w:rPr>
          <w:b/>
          <w:sz w:val="40"/>
          <w:szCs w:val="40"/>
        </w:rPr>
        <w:t xml:space="preserve">- </w:t>
      </w:r>
      <w:r>
        <w:rPr>
          <w:b/>
          <w:sz w:val="40"/>
          <w:szCs w:val="40"/>
        </w:rPr>
        <w:t>ΔΗΜΟΤΙΚΩΝ</w:t>
      </w:r>
      <w:r w:rsidRPr="001C2E91">
        <w:rPr>
          <w:b/>
          <w:sz w:val="40"/>
          <w:szCs w:val="40"/>
        </w:rPr>
        <w:t xml:space="preserve">  ΣΤΗΝ ΚΑΛΑΘΟΣΦΑΙΡΙΣΗ</w:t>
      </w:r>
    </w:p>
    <w:p w:rsidR="00097591" w:rsidRPr="001C2E91" w:rsidRDefault="00097591">
      <w:pPr>
        <w:rPr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19"/>
        <w:gridCol w:w="4253"/>
      </w:tblGrid>
      <w:tr w:rsidR="00097591" w:rsidRPr="0067552A" w:rsidTr="0067552A">
        <w:trPr>
          <w:trHeight w:val="955"/>
        </w:trPr>
        <w:tc>
          <w:tcPr>
            <w:tcW w:w="4219" w:type="dxa"/>
          </w:tcPr>
          <w:p w:rsidR="00097591" w:rsidRPr="0067552A" w:rsidRDefault="00097591" w:rsidP="0067552A">
            <w:pPr>
              <w:spacing w:after="0" w:line="240" w:lineRule="auto"/>
              <w:rPr>
                <w:b/>
              </w:rPr>
            </w:pPr>
            <w:r w:rsidRPr="0067552A">
              <w:rPr>
                <w:b/>
              </w:rPr>
              <w:t>ΟΝΟΜΑ ΣΧΟΛΕΙΟΥ</w:t>
            </w:r>
          </w:p>
        </w:tc>
        <w:tc>
          <w:tcPr>
            <w:tcW w:w="4253" w:type="dxa"/>
          </w:tcPr>
          <w:p w:rsidR="00097591" w:rsidRPr="0067552A" w:rsidRDefault="00097591" w:rsidP="0067552A">
            <w:pPr>
              <w:spacing w:after="0" w:line="240" w:lineRule="auto"/>
            </w:pPr>
          </w:p>
        </w:tc>
      </w:tr>
      <w:tr w:rsidR="00097591" w:rsidRPr="0067552A" w:rsidTr="0067552A">
        <w:trPr>
          <w:trHeight w:val="698"/>
        </w:trPr>
        <w:tc>
          <w:tcPr>
            <w:tcW w:w="4219" w:type="dxa"/>
          </w:tcPr>
          <w:p w:rsidR="00097591" w:rsidRPr="0067552A" w:rsidRDefault="00097591" w:rsidP="0067552A">
            <w:pPr>
              <w:spacing w:after="0" w:line="240" w:lineRule="auto"/>
              <w:rPr>
                <w:b/>
              </w:rPr>
            </w:pPr>
            <w:r w:rsidRPr="0067552A">
              <w:rPr>
                <w:b/>
              </w:rPr>
              <w:t>ΑΓΟΡΙΑ</w:t>
            </w:r>
          </w:p>
        </w:tc>
        <w:tc>
          <w:tcPr>
            <w:tcW w:w="4253" w:type="dxa"/>
          </w:tcPr>
          <w:p w:rsidR="00097591" w:rsidRPr="0067552A" w:rsidRDefault="00097591" w:rsidP="0067552A">
            <w:pPr>
              <w:spacing w:after="0" w:line="240" w:lineRule="auto"/>
            </w:pPr>
          </w:p>
        </w:tc>
      </w:tr>
      <w:tr w:rsidR="00097591" w:rsidRPr="0067552A" w:rsidTr="0067552A">
        <w:trPr>
          <w:trHeight w:val="709"/>
        </w:trPr>
        <w:tc>
          <w:tcPr>
            <w:tcW w:w="4219" w:type="dxa"/>
          </w:tcPr>
          <w:p w:rsidR="00097591" w:rsidRPr="0067552A" w:rsidRDefault="00097591" w:rsidP="0067552A">
            <w:pPr>
              <w:spacing w:after="0" w:line="240" w:lineRule="auto"/>
              <w:rPr>
                <w:b/>
              </w:rPr>
            </w:pPr>
            <w:r w:rsidRPr="0067552A">
              <w:rPr>
                <w:b/>
              </w:rPr>
              <w:t>ΚΟΡΙΤΣΙΑ</w:t>
            </w:r>
          </w:p>
        </w:tc>
        <w:tc>
          <w:tcPr>
            <w:tcW w:w="4253" w:type="dxa"/>
          </w:tcPr>
          <w:p w:rsidR="00097591" w:rsidRPr="0067552A" w:rsidRDefault="00097591" w:rsidP="0067552A">
            <w:pPr>
              <w:spacing w:after="0" w:line="240" w:lineRule="auto"/>
            </w:pPr>
          </w:p>
        </w:tc>
      </w:tr>
    </w:tbl>
    <w:p w:rsidR="00097591" w:rsidRDefault="00097591"/>
    <w:p w:rsidR="00097591" w:rsidRDefault="00097591"/>
    <w:p w:rsidR="00097591" w:rsidRDefault="00097591"/>
    <w:p w:rsidR="00097591" w:rsidRPr="001C2E91" w:rsidRDefault="00097591">
      <w:pPr>
        <w:rPr>
          <w:b/>
        </w:rPr>
      </w:pPr>
      <w:r w:rsidRPr="001C2E91">
        <w:rPr>
          <w:b/>
        </w:rPr>
        <w:t xml:space="preserve">Ο ΚΑΘΗΓΗΤΗΣ Φ. Α.                                                                               Ο Δ/ΝΤΗΣ </w:t>
      </w:r>
    </w:p>
    <w:sectPr w:rsidR="00097591" w:rsidRPr="001C2E91" w:rsidSect="00E2667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2E91"/>
    <w:rsid w:val="00097591"/>
    <w:rsid w:val="001C2E91"/>
    <w:rsid w:val="0067552A"/>
    <w:rsid w:val="00854E7E"/>
    <w:rsid w:val="00E26670"/>
    <w:rsid w:val="00E6088E"/>
    <w:rsid w:val="00FE0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7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C2E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34</Words>
  <Characters>184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Θεσσαλικό</dc:creator>
  <cp:keywords/>
  <dc:description/>
  <cp:lastModifiedBy>user33</cp:lastModifiedBy>
  <cp:revision>2</cp:revision>
  <dcterms:created xsi:type="dcterms:W3CDTF">2013-11-28T08:56:00Z</dcterms:created>
  <dcterms:modified xsi:type="dcterms:W3CDTF">2013-11-28T09:09:00Z</dcterms:modified>
</cp:coreProperties>
</file>